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85872" w:rsidRDefault="7C8BBC35" w14:paraId="58E4F371" w14:textId="1151CE9B">
      <w:pPr>
        <w:pStyle w:val="Title"/>
      </w:pPr>
      <w:r>
        <w:t xml:space="preserve">Vedlegg </w:t>
      </w:r>
      <w:r w:rsidR="37DE094C">
        <w:t>5</w:t>
      </w:r>
      <w:r w:rsidR="00A85872">
        <w:t xml:space="preserve"> Forpliktelseserklæring </w:t>
      </w:r>
    </w:p>
    <w:p w:rsidR="00A85872" w:rsidP="7CA90D32" w:rsidRDefault="00A85872" w14:paraId="006774AD" w14:textId="08E107B3">
      <w:pPr>
        <w:pStyle w:val="Heading1"/>
      </w:pPr>
      <w:r w:rsidR="42FE3AB9">
        <w:rPr/>
        <w:t>202</w:t>
      </w:r>
      <w:r w:rsidR="39D9BC66">
        <w:rPr/>
        <w:t>5</w:t>
      </w:r>
      <w:r w:rsidR="42FE3AB9">
        <w:rPr/>
        <w:t>/</w:t>
      </w:r>
      <w:r w:rsidR="3A8FAFCC">
        <w:rPr/>
        <w:t>963</w:t>
      </w:r>
      <w:r w:rsidR="2AF9F97B">
        <w:rPr/>
        <w:t xml:space="preserve"> </w:t>
      </w:r>
      <w:r w:rsidR="254DEEFE">
        <w:rPr/>
        <w:t>Teler</w:t>
      </w:r>
      <w:r w:rsidR="2AF9F97B">
        <w:rPr/>
        <w:t>adiologiske tjenester</w:t>
      </w:r>
      <w:r w:rsidRPr="13A163A5" w:rsidR="242DEAF5">
        <w:rPr>
          <w:rFonts w:ascii="Calibri" w:hAnsi="Calibri" w:eastAsia="メイリオ" w:cs="Arial" w:asciiTheme="majorAscii" w:hAnsiTheme="majorAscii" w:eastAsiaTheme="majorEastAsia" w:cstheme="majorBidi"/>
          <w:b w:val="1"/>
          <w:bCs w:val="1"/>
          <w:noProof w:val="0"/>
          <w:color w:val="auto"/>
          <w:sz w:val="32"/>
          <w:szCs w:val="32"/>
          <w:lang w:val="nb-NO" w:eastAsia="en-US" w:bidi="ar-SA"/>
        </w:rPr>
        <w:t>, Helse Midt-Norge RHF</w:t>
      </w:r>
      <w:r w:rsidRPr="13A163A5" w:rsidR="4A8D3A26">
        <w:rPr>
          <w:rFonts w:ascii="Calibri" w:hAnsi="Calibri" w:eastAsia="メイリオ" w:cs="Arial" w:asciiTheme="majorAscii" w:hAnsiTheme="majorAscii" w:eastAsiaTheme="majorEastAsia" w:cstheme="majorBidi"/>
          <w:b w:val="1"/>
          <w:bCs w:val="1"/>
          <w:color w:val="auto"/>
          <w:sz w:val="32"/>
          <w:szCs w:val="32"/>
          <w:lang w:eastAsia="en-US" w:bidi="ar-SA"/>
        </w:rPr>
        <w:t xml:space="preserve"> </w:t>
      </w:r>
    </w:p>
    <w:p w:rsidR="7CA90D32" w:rsidP="7CA90D32" w:rsidRDefault="7CA90D32" w14:paraId="1292387C" w14:textId="432D0FE6">
      <w:pPr>
        <w:pStyle w:val="Normal"/>
      </w:pPr>
    </w:p>
    <w:p w:rsidR="00A85872" w:rsidRDefault="00A85872" w14:paraId="1BF3CF44" w14:textId="2DFAFBC9">
      <w:r w:rsidR="00A85872">
        <w:rPr/>
        <w:t>Denne erklæringen gjelder (underleverandør/samarbeidspartner) (B</w:t>
      </w:r>
      <w:r w:rsidR="00A85872">
        <w:rPr/>
        <w:t>):</w:t>
      </w:r>
    </w:p>
    <w:tbl>
      <w:tblPr>
        <w:tblStyle w:val="TableGrid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:rsidTr="003B114D" w14:paraId="6B678E1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:rsidR="003B114D" w:rsidRDefault="003B114D" w14:paraId="736322F1" w14:textId="77777777">
            <w:r>
              <w:t>Organisasjonsnummer</w:t>
            </w:r>
          </w:p>
        </w:tc>
        <w:tc>
          <w:tcPr>
            <w:tcW w:w="3402" w:type="dxa"/>
          </w:tcPr>
          <w:p w:rsidRPr="008C6F9F" w:rsidR="003B114D" w:rsidRDefault="003B114D" w14:paraId="0D3C71D0" w14:textId="6DF52AB1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:rsidRPr="008C6F9F" w:rsidR="003B114D" w:rsidRDefault="003B114D" w14:paraId="3D406B77" w14:textId="79E5C9A1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:rsidTr="003B114D" w14:paraId="470CD1C5" w14:textId="77777777">
        <w:tc>
          <w:tcPr>
            <w:tcW w:w="2830" w:type="dxa"/>
          </w:tcPr>
          <w:p w:rsidR="003B114D" w:rsidRDefault="003B114D" w14:paraId="7EC21A35" w14:textId="5BC6A001"/>
        </w:tc>
        <w:tc>
          <w:tcPr>
            <w:tcW w:w="3402" w:type="dxa"/>
          </w:tcPr>
          <w:p w:rsidR="003B114D" w:rsidRDefault="003B114D" w14:paraId="3FAAC6EB" w14:textId="77777777"/>
        </w:tc>
        <w:tc>
          <w:tcPr>
            <w:tcW w:w="2977" w:type="dxa"/>
          </w:tcPr>
          <w:p w:rsidR="003B114D" w:rsidRDefault="003B114D" w14:paraId="77746327" w14:textId="239C5663"/>
        </w:tc>
      </w:tr>
    </w:tbl>
    <w:p w:rsidR="00A85872" w:rsidRDefault="00A85872" w14:paraId="24001058" w14:textId="77777777">
      <w:r>
        <w:br/>
      </w:r>
      <w:r>
        <w:t>som underleverandør/samarbeidspartner til (hovedleverandør) (A):</w:t>
      </w:r>
    </w:p>
    <w:tbl>
      <w:tblPr>
        <w:tblStyle w:val="TableGrid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:rsidTr="003B114D" w14:paraId="571898F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:rsidR="003B114D" w:rsidRDefault="003B114D" w14:paraId="317FC847" w14:textId="77777777">
            <w:r>
              <w:t>Organisasjonsnummer</w:t>
            </w:r>
          </w:p>
        </w:tc>
        <w:tc>
          <w:tcPr>
            <w:tcW w:w="3402" w:type="dxa"/>
          </w:tcPr>
          <w:p w:rsidRPr="008C6F9F" w:rsidR="003B114D" w:rsidRDefault="003B114D" w14:paraId="16AC5C2A" w14:textId="2DE4BEE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:rsidRPr="008C6F9F" w:rsidR="003B114D" w:rsidRDefault="003B114D" w14:paraId="0E330A23" w14:textId="23987BC2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:rsidTr="003B114D" w14:paraId="00E5758A" w14:textId="77777777">
        <w:tc>
          <w:tcPr>
            <w:tcW w:w="2830" w:type="dxa"/>
          </w:tcPr>
          <w:p w:rsidR="003B114D" w:rsidRDefault="003B114D" w14:paraId="65B1E532" w14:textId="0313E92B"/>
        </w:tc>
        <w:tc>
          <w:tcPr>
            <w:tcW w:w="3402" w:type="dxa"/>
          </w:tcPr>
          <w:p w:rsidR="003B114D" w:rsidRDefault="003B114D" w14:paraId="12010FD8" w14:textId="77777777"/>
        </w:tc>
        <w:tc>
          <w:tcPr>
            <w:tcW w:w="2977" w:type="dxa"/>
          </w:tcPr>
          <w:p w:rsidR="003B114D" w:rsidRDefault="003B114D" w14:paraId="74B28D59" w14:textId="516B073A"/>
        </w:tc>
      </w:tr>
    </w:tbl>
    <w:p w:rsidR="00A85872" w:rsidP="7F57F32D" w:rsidRDefault="00A85872" w14:paraId="4BD55B96" w14:textId="4F30DA2D">
      <w:pPr>
        <w:pStyle w:val="Normal"/>
      </w:pPr>
      <w:r>
        <w:br/>
      </w:r>
      <w:r w:rsidR="00A85872">
        <w:rPr/>
        <w:t xml:space="preserve">Forpliktelseserklæringen er gitt til </w:t>
      </w:r>
      <w:r w:rsidR="60A083D4">
        <w:rPr/>
        <w:t>Helse Midt-Norge RHF</w:t>
      </w:r>
      <w:r w:rsidRPr="7F57F32D" w:rsidR="00A85872">
        <w:rPr>
          <w:color w:val="1A588E" w:themeColor="background2" w:themeTint="FF" w:themeShade="80"/>
        </w:rPr>
        <w:t xml:space="preserve"> </w:t>
      </w:r>
      <w:r w:rsidR="00A85872">
        <w:rPr/>
        <w:t xml:space="preserve">i anledning </w:t>
      </w:r>
      <w:r w:rsidR="253185AF">
        <w:rPr/>
        <w:t xml:space="preserve">anskaffelse av </w:t>
      </w:r>
      <w:r w:rsidR="755E8B7E">
        <w:rPr/>
        <w:t>teleradiologiske tjenester</w:t>
      </w:r>
      <w:r w:rsidR="253185AF">
        <w:rPr/>
        <w:t>.</w:t>
      </w:r>
    </w:p>
    <w:p w:rsidR="00A85872" w:rsidRDefault="00A85872" w14:paraId="5327759D" w14:textId="77777777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gjelder </w:t>
      </w:r>
      <w:r w:rsidRPr="00A85872">
        <w:rPr>
          <w:color w:val="1A588E" w:themeColor="background2" w:themeShade="80"/>
        </w:rPr>
        <w:t>&lt;kvalifikasjonskrav&gt;</w:t>
      </w:r>
      <w:r>
        <w:t xml:space="preserve"> på følgende måte:</w:t>
      </w:r>
    </w:p>
    <w:p w:rsidRPr="00A85872" w:rsidR="00A85872" w:rsidRDefault="00A85872" w14:paraId="2BD7E5FF" w14:textId="77777777">
      <w:pPr>
        <w:rPr>
          <w:color w:val="1A588E" w:themeColor="background2" w:themeShade="80"/>
        </w:rPr>
      </w:pPr>
      <w:r w:rsidRPr="00A85872">
        <w:rPr>
          <w:color w:val="1A588E" w:themeColor="background2" w:themeShade="80"/>
        </w:rPr>
        <w:t>&lt;Tilbyder skal gi en kort beskrivelse av hvordan underleverandøren/samarbeidspartneren skal benyttes til oppfyllelse av kontrakten, evt. med henvisning til relevant(e) punkt(er) i tilbudet&gt;.</w:t>
      </w:r>
    </w:p>
    <w:p w:rsidR="00A85872" w:rsidP="00A85872" w:rsidRDefault="00A85872" w14:paraId="3AE0E021" w14:textId="33766839">
      <w:r>
        <w:t xml:space="preserve">Det bekreftes med dette at </w:t>
      </w:r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ha rådighet over de nødvendige ressursene hos </w:t>
      </w:r>
      <w:r w:rsidRPr="00A85872">
        <w:rPr>
          <w:color w:val="1A588E" w:themeColor="background2" w:themeShade="80"/>
        </w:rPr>
        <w:t xml:space="preserve">&lt;underleverandør/samarbeidspartner (B)&gt; </w:t>
      </w:r>
      <w:r>
        <w:t xml:space="preserve">for å sikre oppfyllelse av kontraktsforpliktelsene i hele avtaleperioden eller så lenge det er nødvendig for </w:t>
      </w:r>
      <w:r w:rsidRPr="00A85872">
        <w:rPr>
          <w:color w:val="1A588E" w:themeColor="background2" w:themeShade="80"/>
        </w:rPr>
        <w:t xml:space="preserve">&lt;hovedleverandør (A)&gt; </w:t>
      </w:r>
      <w:r>
        <w:t xml:space="preserve">å benytte </w:t>
      </w:r>
      <w:r w:rsidRPr="00A85872">
        <w:rPr>
          <w:color w:val="1A588E" w:themeColor="background2" w:themeShade="80"/>
        </w:rPr>
        <w:t xml:space="preserve">&lt;underleverandør/samarbeidspartner (B)&gt; </w:t>
      </w:r>
      <w:r>
        <w:t>til å sikre oppfyllelse av kontraktsforpliktelsene.</w:t>
      </w:r>
    </w:p>
    <w:p w:rsidR="00A85872" w:rsidP="00A85872" w:rsidRDefault="00A85872" w14:paraId="07E0DB28" w14:textId="77777777"/>
    <w:p w:rsidR="00A85872" w:rsidP="00A85872" w:rsidRDefault="00A85872" w14:paraId="501F5D23" w14:textId="3F6195A1">
      <w:r>
        <w:t>___________</w:t>
      </w:r>
      <w:r>
        <w:tab/>
      </w:r>
      <w:r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:rsidR="00A85872" w:rsidRDefault="00A85872" w14:paraId="6CD067DE" w14:textId="77777777">
      <w:pPr>
        <w:ind w:left="4950" w:hanging="4950"/>
      </w:pPr>
    </w:p>
    <w:p w:rsidR="00A85872" w:rsidRDefault="00A85872" w14:paraId="79F50034" w14:textId="1DB611AA">
      <w:pPr>
        <w:ind w:left="4950" w:hanging="4950"/>
      </w:pPr>
      <w:r>
        <w:t>Signert av bemyndiget representant for underleverandør/samarbeidspartner (B)</w:t>
      </w:r>
    </w:p>
    <w:p w:rsidR="00A85872" w:rsidRDefault="00A85872" w14:paraId="4715B9DC" w14:textId="6E28E6F1"/>
    <w:p w:rsidR="00A85872" w:rsidRDefault="00A85872" w14:paraId="06953AFE" w14:textId="6CD3F5EC">
      <w:r w:rsidRPr="00A85872">
        <w:t>___________</w:t>
      </w:r>
      <w:r w:rsidRPr="00A85872">
        <w:tab/>
      </w:r>
      <w:r w:rsidRPr="00A85872">
        <w:t>_____________________________________________________________________ Dato</w:t>
      </w:r>
      <w:r w:rsidRPr="00A85872">
        <w:tab/>
      </w:r>
      <w:r w:rsidRPr="00A85872">
        <w:tab/>
      </w:r>
      <w:r w:rsidRPr="00A85872">
        <w:t>Navn og tittel</w:t>
      </w:r>
    </w:p>
    <w:p w:rsidR="00A85872" w:rsidRDefault="00A85872" w14:paraId="4FE21022" w14:textId="77777777"/>
    <w:p w:rsidRPr="00512B3B" w:rsidR="00512B3B" w:rsidP="008F2B11" w:rsidRDefault="00A85872" w14:paraId="20CA4621" w14:textId="2DD4284A">
      <w:r>
        <w:t>Signert av bemyndiget representant for hovedleverandør (A)</w:t>
      </w:r>
    </w:p>
    <w:sectPr w:rsidRPr="00512B3B" w:rsidR="00512B3B" w:rsidSect="00172E8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6C129E" w:rsidP="008A6B54" w:rsidRDefault="006C129E" w14:paraId="10F17474" w14:textId="77777777">
      <w:pPr>
        <w:spacing w:after="0" w:line="240" w:lineRule="auto"/>
      </w:pPr>
      <w:r>
        <w:separator/>
      </w:r>
    </w:p>
  </w:endnote>
  <w:endnote w:type="continuationSeparator" w:id="0">
    <w:p w:rsidR="006C129E" w:rsidP="008A6B54" w:rsidRDefault="006C129E" w14:paraId="0928CB69" w14:textId="77777777">
      <w:pPr>
        <w:spacing w:after="0" w:line="240" w:lineRule="auto"/>
      </w:pPr>
      <w:r>
        <w:continuationSeparator/>
      </w:r>
    </w:p>
  </w:endnote>
  <w:endnote w:type="continuationNotice" w:id="1">
    <w:p w:rsidR="006C129E" w:rsidRDefault="006C129E" w14:paraId="6FA5C945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altName w:val="メイリオ"/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du wp14">
  <w:p w:rsidR="0050305B" w:rsidRDefault="0050305B" w14:paraId="611D2131" w14:textId="000D7D6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08FEEC5" wp14:editId="2F269A1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4500" cy="295275"/>
              <wp:effectExtent l="0" t="0" r="12700" b="0"/>
              <wp:wrapNone/>
              <wp:docPr id="2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4500" cy="295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50305B" w:rsidR="0050305B" w:rsidP="0050305B" w:rsidRDefault="0050305B" w14:paraId="6DF80E55" w14:textId="604AC2F8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50305B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 xmlns:arto="http://schemas.microsoft.com/office/word/2006/arto">
          <w:pict w14:anchorId="4D8113F6">
            <v:shapetype id="_x0000_t202" coordsize="21600,21600" o:spt="202" path="m,l,21600r21600,l21600,xe" w14:anchorId="208FEEC5">
              <v:stroke joinstyle="miter"/>
              <v:path gradientshapeok="t" o:connecttype="rect"/>
            </v:shapetype>
            <v:shape id="Tekstboks 2" style="position:absolute;margin-left:0;margin-top:0;width:35pt;height:23.2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">
              <v:fill o:detectmouseclick="t"/>
              <v:textbox style="mso-fit-shape-to-text:t" inset="20pt,0,0,15pt">
                <w:txbxContent>
                  <w:p w:rsidRPr="0050305B" w:rsidR="0050305B" w:rsidP="0050305B" w:rsidRDefault="0050305B" w14:paraId="49C3E10F" w14:textId="604AC2F8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12"/>
                        <w:szCs w:val="12"/>
                      </w:rPr>
                    </w:pPr>
                    <w:r w:rsidRPr="0050305B">
                      <w:rPr>
                        <w:rFonts w:ascii="Calibri" w:hAnsi="Calibri" w:eastAsia="Calibri" w:cs="Calibri"/>
                        <w:noProof/>
                        <w:color w:val="000000"/>
                        <w:sz w:val="12"/>
                        <w:szCs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du wp14">
  <w:tbl>
    <w:tblPr>
      <w:tblStyle w:val="TableGrid"/>
      <w:tblW w:w="5006" w:type="pct"/>
      <w:tblInd w:w="-5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Pr="00907B33" w:rsidR="0001190D" w:rsidTr="00A85872" w14:paraId="74BA5154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907B33" w:rsidR="0001190D" w:rsidP="0001190D" w:rsidRDefault="0050305B" w14:paraId="0E5110B7" w14:textId="5DC3676A">
          <w:pPr>
            <w:pStyle w:val="Footer"/>
            <w:rPr>
              <w:color w:val="003087" w:themeColor="text2"/>
              <w:sz w:val="18"/>
              <w:szCs w:val="18"/>
            </w:rPr>
          </w:pPr>
          <w:r>
            <w:rPr>
              <w:bCs/>
              <w:noProof/>
              <w:color w:val="003087" w:themeColor="text2"/>
              <w:sz w:val="18"/>
              <w:szCs w:val="18"/>
            </w:rPr>
            <mc:AlternateContent>
              <mc:Choice Requires="wps">
                <w:drawing>
                  <wp:anchor distT="0" distB="0" distL="0" distR="0" simplePos="0" relativeHeight="251658243" behindDoc="0" locked="0" layoutInCell="1" allowOverlap="1" wp14:anchorId="2C633596" wp14:editId="47B6D083">
                    <wp:simplePos x="635" y="635"/>
                    <wp:positionH relativeFrom="page">
                      <wp:align>left</wp:align>
                    </wp:positionH>
                    <wp:positionV relativeFrom="page">
                      <wp:align>bottom</wp:align>
                    </wp:positionV>
                    <wp:extent cx="444500" cy="295275"/>
                    <wp:effectExtent l="0" t="0" r="12700" b="0"/>
                    <wp:wrapNone/>
                    <wp:docPr id="3" name="Tekstboks 3" descr="Intern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4500" cy="295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Pr="0050305B" w:rsidR="0050305B" w:rsidP="0050305B" w:rsidRDefault="0050305B" w14:paraId="37D90EF1" w14:textId="1D1EF557">
                                <w:pPr>
                                  <w:spacing w:after="0"/>
                                  <w:rPr>
                                    <w:rFonts w:ascii="Calibri" w:hAnsi="Calibri" w:eastAsia="Calibri" w:cs="Calibri"/>
                                    <w:noProof/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 w:rsidRPr="0050305B">
                                  <w:rPr>
                                    <w:rFonts w:ascii="Calibri" w:hAnsi="Calibri" w:eastAsia="Calibri" w:cs="Calibri"/>
                                    <w:noProof/>
                                    <w:color w:val="000000"/>
                                    <w:sz w:val="12"/>
                                    <w:szCs w:val="12"/>
                                  </w:rPr>
                                  <w:t>Intern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 xmlns:a="http://schemas.openxmlformats.org/drawingml/2006/main" xmlns:aclsh="http://schemas.microsoft.com/office/drawing/2020/classificationShape" xmlns:arto="http://schemas.microsoft.com/office/word/2006/arto">
                <w:pict w14:anchorId="01CDFBD8">
                  <v:shapetype id="_x0000_t202" coordsize="21600,21600" o:spt="202" path="m,l,21600r21600,l21600,xe" w14:anchorId="2C633596">
                    <v:stroke joinstyle="miter"/>
                    <v:path gradientshapeok="t" o:connecttype="rect"/>
                  </v:shapetype>
                  <v:shape id="Tekstboks 3" style="position:absolute;margin-left:0;margin-top:0;width:35pt;height:23.2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">
                    <v:fill o:detectmouseclick="t"/>
                    <v:textbox style="mso-fit-shape-to-text:t" inset="20pt,0,0,15pt">
                      <w:txbxContent>
                        <w:p w:rsidRPr="0050305B" w:rsidR="0050305B" w:rsidP="0050305B" w:rsidRDefault="0050305B" w14:paraId="32BDCD2C" w14:textId="1D1EF557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50305B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Pr="00907B33" w:rsidR="0001190D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 w:rsidR="0001190D">
            <w:rPr>
              <w:color w:val="003087" w:themeColor="text2"/>
              <w:sz w:val="18"/>
              <w:szCs w:val="18"/>
            </w:rPr>
            <w:t xml:space="preserve"> </w:t>
          </w:r>
          <w:r w:rsidRPr="00421342" w:rsidR="0001190D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:rsidRPr="00907B33" w:rsidR="0001190D" w:rsidP="0001190D" w:rsidRDefault="0001190D" w14:paraId="56FAF5F3" w14:textId="77777777">
          <w:pPr>
            <w:pStyle w:val="Footer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01190D" w:rsidTr="00A85872" w14:paraId="1D23F61C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BD5AA6" w:rsidR="0001190D" w:rsidP="0001190D" w:rsidRDefault="00A85872" w14:paraId="2ACEEC7E" w14:textId="51F7FDFB">
          <w:pPr>
            <w:pStyle w:val="Footer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, versjon 07-2023</w:t>
          </w:r>
        </w:p>
      </w:tc>
      <w:tc>
        <w:tcPr>
          <w:tcW w:w="1639" w:type="pct"/>
          <w:shd w:val="clear" w:color="auto" w:fill="auto"/>
        </w:tcPr>
        <w:p w:rsidRPr="00907B33" w:rsidR="0001190D" w:rsidP="0001190D" w:rsidRDefault="0001190D" w14:paraId="5F5363AE" w14:textId="77777777">
          <w:pPr>
            <w:pStyle w:val="Footer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01190D" w:rsidR="004B54E4" w:rsidP="0001190D" w:rsidRDefault="004B54E4" w14:paraId="07A5593B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du wp14">
  <w:tbl>
    <w:tblPr>
      <w:tblStyle w:val="TableGrid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Pr="00907B33" w:rsidR="004F084A" w:rsidTr="00A85872" w14:paraId="19D00025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907B33" w:rsidR="004F084A" w:rsidP="004F084A" w:rsidRDefault="0050305B" w14:paraId="292D7D5D" w14:textId="0AE7ED9D">
          <w:pPr>
            <w:pStyle w:val="Footer"/>
            <w:rPr>
              <w:color w:val="003087" w:themeColor="text2"/>
              <w:sz w:val="18"/>
              <w:szCs w:val="18"/>
            </w:rPr>
          </w:pPr>
          <w:r>
            <w:rPr>
              <w:bCs/>
              <w:noProof/>
              <w:color w:val="003087" w:themeColor="text2"/>
              <w:sz w:val="18"/>
              <w:szCs w:val="18"/>
            </w:rPr>
            <mc:AlternateContent>
              <mc:Choice Requires="wps">
                <w:drawing>
                  <wp:anchor distT="0" distB="0" distL="0" distR="0" simplePos="0" relativeHeight="251658241" behindDoc="0" locked="0" layoutInCell="1" allowOverlap="1" wp14:anchorId="5CE92C82" wp14:editId="070E1868">
                    <wp:simplePos x="635" y="635"/>
                    <wp:positionH relativeFrom="page">
                      <wp:align>left</wp:align>
                    </wp:positionH>
                    <wp:positionV relativeFrom="page">
                      <wp:align>bottom</wp:align>
                    </wp:positionV>
                    <wp:extent cx="444500" cy="295275"/>
                    <wp:effectExtent l="0" t="0" r="12700" b="0"/>
                    <wp:wrapNone/>
                    <wp:docPr id="1" name="Tekstboks 1" descr="Intern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4500" cy="295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Pr="0050305B" w:rsidR="0050305B" w:rsidP="0050305B" w:rsidRDefault="0050305B" w14:paraId="49893010" w14:textId="2F05A816">
                                <w:pPr>
                                  <w:spacing w:after="0"/>
                                  <w:rPr>
                                    <w:rFonts w:ascii="Calibri" w:hAnsi="Calibri" w:eastAsia="Calibri" w:cs="Calibri"/>
                                    <w:noProof/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 w:rsidRPr="0050305B">
                                  <w:rPr>
                                    <w:rFonts w:ascii="Calibri" w:hAnsi="Calibri" w:eastAsia="Calibri" w:cs="Calibri"/>
                                    <w:noProof/>
                                    <w:color w:val="000000"/>
                                    <w:sz w:val="12"/>
                                    <w:szCs w:val="12"/>
                                  </w:rPr>
                                  <w:t>Intern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 xmlns:a="http://schemas.openxmlformats.org/drawingml/2006/main" xmlns:aclsh="http://schemas.microsoft.com/office/drawing/2020/classificationShape" xmlns:arto="http://schemas.microsoft.com/office/word/2006/arto">
                <w:pict w14:anchorId="09812133">
                  <v:shapetype id="_x0000_t202" coordsize="21600,21600" o:spt="202" path="m,l,21600r21600,l21600,xe" w14:anchorId="5CE92C82">
                    <v:stroke joinstyle="miter"/>
                    <v:path gradientshapeok="t" o:connecttype="rect"/>
                  </v:shapetype>
                  <v:shape id="Tekstboks 1" style="position:absolute;margin-left:0;margin-top:0;width:35pt;height:23.2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">
                    <v:fill o:detectmouseclick="t"/>
                    <v:textbox style="mso-fit-shape-to-text:t" inset="20pt,0,0,15pt">
                      <w:txbxContent>
                        <w:p w:rsidRPr="0050305B" w:rsidR="0050305B" w:rsidP="0050305B" w:rsidRDefault="0050305B" w14:paraId="1CB37BD9" w14:textId="2F05A816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50305B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C86CDD">
            <w:rPr>
              <w:bCs/>
              <w:color w:val="003087" w:themeColor="text2"/>
              <w:sz w:val="18"/>
              <w:szCs w:val="18"/>
            </w:rPr>
            <w:t>Helse Midt-Norge RHF</w:t>
          </w:r>
          <w:r w:rsidR="00626AD0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</w:p>
      </w:tc>
      <w:tc>
        <w:tcPr>
          <w:tcW w:w="1639" w:type="pct"/>
          <w:shd w:val="clear" w:color="auto" w:fill="auto"/>
        </w:tcPr>
        <w:p w:rsidRPr="00907B33" w:rsidR="004F084A" w:rsidP="004F084A" w:rsidRDefault="004F084A" w14:paraId="512F2CA1" w14:textId="77777777">
          <w:pPr>
            <w:pStyle w:val="Footer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4F084A" w:rsidTr="00A85872" w14:paraId="76F7B5CD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BD5AA6" w:rsidR="004F084A" w:rsidP="004F084A" w:rsidRDefault="00A85872" w14:paraId="5BA2553F" w14:textId="65B04020">
          <w:pPr>
            <w:pStyle w:val="Footer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>, versjon 07-2023</w:t>
          </w:r>
        </w:p>
      </w:tc>
      <w:tc>
        <w:tcPr>
          <w:tcW w:w="1639" w:type="pct"/>
          <w:shd w:val="clear" w:color="auto" w:fill="auto"/>
        </w:tcPr>
        <w:p w:rsidRPr="00907B33" w:rsidR="004F084A" w:rsidP="004F084A" w:rsidRDefault="004F084A" w14:paraId="7DAD2880" w14:textId="77777777">
          <w:pPr>
            <w:pStyle w:val="Footer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="004F084A" w:rsidRDefault="004F084A" w14:paraId="18066AB1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6C129E" w:rsidP="008A6B54" w:rsidRDefault="006C129E" w14:paraId="6D67ED2B" w14:textId="77777777">
      <w:pPr>
        <w:spacing w:after="0" w:line="240" w:lineRule="auto"/>
      </w:pPr>
      <w:r>
        <w:separator/>
      </w:r>
    </w:p>
  </w:footnote>
  <w:footnote w:type="continuationSeparator" w:id="0">
    <w:p w:rsidR="006C129E" w:rsidP="008A6B54" w:rsidRDefault="006C129E" w14:paraId="46C59BB6" w14:textId="77777777">
      <w:pPr>
        <w:spacing w:after="0" w:line="240" w:lineRule="auto"/>
      </w:pPr>
      <w:r>
        <w:continuationSeparator/>
      </w:r>
    </w:p>
  </w:footnote>
  <w:footnote w:type="continuationNotice" w:id="1">
    <w:p w:rsidR="006C129E" w:rsidRDefault="006C129E" w14:paraId="0667A504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C86CDD" w:rsidRDefault="00C86CDD" w14:paraId="040C1268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du wp14">
  <w:p w:rsidR="008A6B54" w:rsidRDefault="004F084A" w14:paraId="1D8273B0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Pr="005E3FC0" w:rsidR="004F084A" w:rsidP="005E3FC0" w:rsidRDefault="00C86CDD" w14:paraId="1F9958B9" w14:textId="4A53F702">
    <w:pPr>
      <w:pStyle w:val="Header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58244" behindDoc="1" locked="0" layoutInCell="1" allowOverlap="1" wp14:anchorId="0208AB87" wp14:editId="21A90248">
          <wp:simplePos x="0" y="0"/>
          <wp:positionH relativeFrom="margin">
            <wp:posOffset>0</wp:posOffset>
          </wp:positionH>
          <wp:positionV relativeFrom="page">
            <wp:posOffset>467995</wp:posOffset>
          </wp:positionV>
          <wp:extent cx="2070000" cy="342000"/>
          <wp:effectExtent l="0" t="0" r="6985" b="1270"/>
          <wp:wrapNone/>
          <wp:docPr id="133257110" name="Bilde 133257110" descr="Et bilde som inneholder Grafikk, Font, skjermbilde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Et bilde som inneholder Grafikk, Font, skjermbilde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0000" cy="34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16414"/>
    <w:rsid w:val="00234B11"/>
    <w:rsid w:val="002C03B4"/>
    <w:rsid w:val="002C5C80"/>
    <w:rsid w:val="002D33F1"/>
    <w:rsid w:val="002E4931"/>
    <w:rsid w:val="002F21B1"/>
    <w:rsid w:val="00311005"/>
    <w:rsid w:val="003B114D"/>
    <w:rsid w:val="003C7810"/>
    <w:rsid w:val="003D3F41"/>
    <w:rsid w:val="00400A8F"/>
    <w:rsid w:val="00402EAE"/>
    <w:rsid w:val="00421342"/>
    <w:rsid w:val="0046692F"/>
    <w:rsid w:val="0047732F"/>
    <w:rsid w:val="00486A77"/>
    <w:rsid w:val="004B54E4"/>
    <w:rsid w:val="004F084A"/>
    <w:rsid w:val="0050305B"/>
    <w:rsid w:val="00512B3B"/>
    <w:rsid w:val="00522354"/>
    <w:rsid w:val="00556A2A"/>
    <w:rsid w:val="0056729F"/>
    <w:rsid w:val="005703FD"/>
    <w:rsid w:val="005718DD"/>
    <w:rsid w:val="005E3FC0"/>
    <w:rsid w:val="005E61C2"/>
    <w:rsid w:val="005F5862"/>
    <w:rsid w:val="00607C23"/>
    <w:rsid w:val="00626AD0"/>
    <w:rsid w:val="006837C3"/>
    <w:rsid w:val="006C129E"/>
    <w:rsid w:val="006F312A"/>
    <w:rsid w:val="00707E92"/>
    <w:rsid w:val="0076237F"/>
    <w:rsid w:val="00771457"/>
    <w:rsid w:val="007B752E"/>
    <w:rsid w:val="007D00AD"/>
    <w:rsid w:val="007F13FF"/>
    <w:rsid w:val="0081186E"/>
    <w:rsid w:val="0082284E"/>
    <w:rsid w:val="0082344F"/>
    <w:rsid w:val="00884491"/>
    <w:rsid w:val="008961BF"/>
    <w:rsid w:val="008A1521"/>
    <w:rsid w:val="008A6B54"/>
    <w:rsid w:val="008F2B11"/>
    <w:rsid w:val="00907B33"/>
    <w:rsid w:val="0092764F"/>
    <w:rsid w:val="009A3E11"/>
    <w:rsid w:val="009B4D02"/>
    <w:rsid w:val="009C7E5D"/>
    <w:rsid w:val="009F7F53"/>
    <w:rsid w:val="00A13B9A"/>
    <w:rsid w:val="00A659C6"/>
    <w:rsid w:val="00A85872"/>
    <w:rsid w:val="00AA1652"/>
    <w:rsid w:val="00AE3BC9"/>
    <w:rsid w:val="00B254A8"/>
    <w:rsid w:val="00B30A4F"/>
    <w:rsid w:val="00B656CC"/>
    <w:rsid w:val="00BB4AB0"/>
    <w:rsid w:val="00BC7511"/>
    <w:rsid w:val="00BD5AA6"/>
    <w:rsid w:val="00C37AEC"/>
    <w:rsid w:val="00C617D4"/>
    <w:rsid w:val="00C80220"/>
    <w:rsid w:val="00C86CDD"/>
    <w:rsid w:val="00CB354A"/>
    <w:rsid w:val="00CC0CDA"/>
    <w:rsid w:val="00CF0BD4"/>
    <w:rsid w:val="00D0738E"/>
    <w:rsid w:val="00D25402"/>
    <w:rsid w:val="00D549FA"/>
    <w:rsid w:val="00D758FB"/>
    <w:rsid w:val="00D869B4"/>
    <w:rsid w:val="00DF1898"/>
    <w:rsid w:val="00E3138E"/>
    <w:rsid w:val="00EA45CB"/>
    <w:rsid w:val="00EB13E8"/>
    <w:rsid w:val="00EB5F17"/>
    <w:rsid w:val="00ED29B3"/>
    <w:rsid w:val="00F139BA"/>
    <w:rsid w:val="00F141F6"/>
    <w:rsid w:val="00F22DA7"/>
    <w:rsid w:val="00F25C54"/>
    <w:rsid w:val="00F300FC"/>
    <w:rsid w:val="00F3117C"/>
    <w:rsid w:val="00F3344C"/>
    <w:rsid w:val="00F604BA"/>
    <w:rsid w:val="00F6667E"/>
    <w:rsid w:val="00FA1CD0"/>
    <w:rsid w:val="00FD6AD8"/>
    <w:rsid w:val="026987F8"/>
    <w:rsid w:val="08C28E05"/>
    <w:rsid w:val="0956F7D5"/>
    <w:rsid w:val="0D95FC75"/>
    <w:rsid w:val="13A163A5"/>
    <w:rsid w:val="15AE84C4"/>
    <w:rsid w:val="168C1BBD"/>
    <w:rsid w:val="16A4D2F4"/>
    <w:rsid w:val="1C721B12"/>
    <w:rsid w:val="1FDEFCA5"/>
    <w:rsid w:val="20831091"/>
    <w:rsid w:val="242DEAF5"/>
    <w:rsid w:val="253185AF"/>
    <w:rsid w:val="254DEEFE"/>
    <w:rsid w:val="2AF9F97B"/>
    <w:rsid w:val="2DE53235"/>
    <w:rsid w:val="31D41581"/>
    <w:rsid w:val="37DE094C"/>
    <w:rsid w:val="383CF359"/>
    <w:rsid w:val="39D9BC66"/>
    <w:rsid w:val="3A8FAFCC"/>
    <w:rsid w:val="3CC5B85B"/>
    <w:rsid w:val="3DFC7425"/>
    <w:rsid w:val="420538C3"/>
    <w:rsid w:val="4213E7BF"/>
    <w:rsid w:val="42FE3AB9"/>
    <w:rsid w:val="4590530F"/>
    <w:rsid w:val="4A8D3A26"/>
    <w:rsid w:val="51440913"/>
    <w:rsid w:val="5E0C7FD9"/>
    <w:rsid w:val="60A083D4"/>
    <w:rsid w:val="64770E0D"/>
    <w:rsid w:val="6586D01A"/>
    <w:rsid w:val="755E8B7E"/>
    <w:rsid w:val="7789955C"/>
    <w:rsid w:val="78960F34"/>
    <w:rsid w:val="7C8BBC35"/>
    <w:rsid w:val="7CA90D32"/>
    <w:rsid w:val="7F2D81F0"/>
    <w:rsid w:val="7F57F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0C1ED3"/>
  <w15:chartTrackingRefBased/>
  <w15:docId w15:val="{3D217729-677B-4B59-BD70-30697BAB7EE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Heading1">
    <w:name w:val="heading 1"/>
    <w:basedOn w:val="Normal"/>
    <w:next w:val="Normal"/>
    <w:link w:val="Heading1Char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2Char" w:customStyle="1">
    <w:name w:val="Heading 2 Char"/>
    <w:basedOn w:val="DefaultParagraphFont"/>
    <w:link w:val="Heading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le">
    <w:name w:val="Title"/>
    <w:basedOn w:val="Normal"/>
    <w:next w:val="Normal"/>
    <w:link w:val="TitleChar"/>
    <w:uiPriority w:val="1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Heading4Char" w:customStyle="1">
    <w:name w:val="Heading 4 Char"/>
    <w:basedOn w:val="DefaultParagraphFont"/>
    <w:link w:val="Heading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Heading5Char" w:customStyle="1">
    <w:name w:val="Heading 5 Char"/>
    <w:basedOn w:val="DefaultParagraphFont"/>
    <w:link w:val="Heading5"/>
    <w:uiPriority w:val="9"/>
    <w:rsid w:val="0082344F"/>
    <w:rPr>
      <w:rFonts w:asciiTheme="majorHAnsi" w:hAnsiTheme="majorHAnsi" w:eastAsiaTheme="majorEastAsia" w:cstheme="majorBidi"/>
    </w:rPr>
  </w:style>
  <w:style w:type="character" w:styleId="Heading6Char" w:customStyle="1">
    <w:name w:val="Heading 6 Char"/>
    <w:basedOn w:val="DefaultParagraphFont"/>
    <w:link w:val="Heading6"/>
    <w:uiPriority w:val="9"/>
    <w:rsid w:val="0082344F"/>
    <w:rPr>
      <w:rFonts w:asciiTheme="majorHAnsi" w:hAnsiTheme="majorHAnsi" w:eastAsiaTheme="majorEastAsia" w:cstheme="majorBidi"/>
    </w:rPr>
  </w:style>
  <w:style w:type="character" w:styleId="Heading7Char" w:customStyle="1">
    <w:name w:val="Heading 7 Char"/>
    <w:basedOn w:val="DefaultParagraphFont"/>
    <w:link w:val="Heading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Heading8Char" w:customStyle="1">
    <w:name w:val="Heading 8 Char"/>
    <w:basedOn w:val="DefaultParagraphFont"/>
    <w:link w:val="Heading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Heading9Char" w:customStyle="1">
    <w:name w:val="Heading 9 Char"/>
    <w:basedOn w:val="DefaultParagraphFont"/>
    <w:link w:val="Heading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NoSpacing">
    <w:name w:val="No Spacing"/>
    <w:uiPriority w:val="1"/>
    <w:qFormat/>
    <w:rsid w:val="0082344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2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leGrid">
    <w:name w:val="Table Grid"/>
    <w:aliases w:val="Sykehusinnkjøp"/>
    <w:basedOn w:val="TableNormal"/>
    <w:uiPriority w:val="39"/>
    <w:rsid w:val="002F21B1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  <w:color w:val="auto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Header">
    <w:name w:val="header"/>
    <w:basedOn w:val="Normal"/>
    <w:link w:val="HeaderChar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A6B54"/>
  </w:style>
  <w:style w:type="paragraph" w:styleId="Footer">
    <w:name w:val="footer"/>
    <w:basedOn w:val="Normal"/>
    <w:link w:val="FooterChar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A6B54"/>
  </w:style>
  <w:style w:type="paragraph" w:styleId="TOC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512B3B"/>
    <w:rPr>
      <w:color w:val="003087" w:themeColor="hyperlink"/>
      <w:u w:val="single"/>
    </w:rPr>
  </w:style>
  <w:style w:type="table" w:styleId="TableGridLight">
    <w:name w:val="Grid Table Light"/>
    <w:basedOn w:val="TableNormal"/>
    <w:uiPriority w:val="40"/>
    <w:rsid w:val="00A85872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SharedWithUsers xmlns="e4a06eb1-355f-4606-9f85-69577f12dff7">
      <UserInfo>
        <DisplayName/>
        <AccountId xsi:nil="true"/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F4F9B5898F9FB4DBE3B04A0CB1792C7" ma:contentTypeVersion="8" ma:contentTypeDescription="Opprett et nytt dokument." ma:contentTypeScope="" ma:versionID="567d46235cc1eb486f1cf13f5e9dfd85">
  <xsd:schema xmlns:xsd="http://www.w3.org/2001/XMLSchema" xmlns:xs="http://www.w3.org/2001/XMLSchema" xmlns:p="http://schemas.microsoft.com/office/2006/metadata/properties" xmlns:ns1="http://schemas.microsoft.com/sharepoint/v3" xmlns:ns2="49a0256d-5c79-4bb5-b56a-aa5d02f70dea" xmlns:ns3="e4a06eb1-355f-4606-9f85-69577f12dff7" targetNamespace="http://schemas.microsoft.com/office/2006/metadata/properties" ma:root="true" ma:fieldsID="5b5460249c6b1bf67af69ce1fe338821" ns1:_="" ns2:_="" ns3:_="">
    <xsd:import namespace="http://schemas.microsoft.com/sharepoint/v3"/>
    <xsd:import namespace="49a0256d-5c79-4bb5-b56a-aa5d02f70dea"/>
    <xsd:import namespace="e4a06eb1-355f-4606-9f85-69577f12df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0256d-5c79-4bb5-b56a-aa5d02f70d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06eb1-355f-4606-9f85-69577f12dff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BAD642-874D-4DB9-A8E8-93626C7C168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3A56418-9063-4180-A35E-B3069272398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 - mal uten overskrift nummer.dotx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Willcox, Sigrid Fenne</cp:lastModifiedBy>
  <cp:revision>21</cp:revision>
  <dcterms:created xsi:type="dcterms:W3CDTF">2024-04-23T20:58:00Z</dcterms:created>
  <dcterms:modified xsi:type="dcterms:W3CDTF">2026-04-22T11:18:47Z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0x010100DF4F9B5898F9FB4DBE3B04A0CB1792C7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lassificationContentMarkingFooterShapeIds">
    <vt:lpwstr>1,2,3</vt:lpwstr>
  </property>
  <property fmtid="{D5CDD505-2E9C-101B-9397-08002B2CF9AE}" pid="10" name="ClassificationContentMarkingFooterFontProps">
    <vt:lpwstr>#000000,6,Calibri</vt:lpwstr>
  </property>
  <property fmtid="{D5CDD505-2E9C-101B-9397-08002B2CF9AE}" pid="11" name="ClassificationContentMarkingFooterText">
    <vt:lpwstr>Intern</vt:lpwstr>
  </property>
  <property fmtid="{D5CDD505-2E9C-101B-9397-08002B2CF9AE}" pid="12" name="MSIP_Label_27c53dd1-6ec2-448f-b81e-3adee47fd651_Enabled">
    <vt:lpwstr>true</vt:lpwstr>
  </property>
  <property fmtid="{D5CDD505-2E9C-101B-9397-08002B2CF9AE}" pid="13" name="MSIP_Label_27c53dd1-6ec2-448f-b81e-3adee47fd651_SetDate">
    <vt:lpwstr>2024-04-23T11:58:09Z</vt:lpwstr>
  </property>
  <property fmtid="{D5CDD505-2E9C-101B-9397-08002B2CF9AE}" pid="14" name="MSIP_Label_27c53dd1-6ec2-448f-b81e-3adee47fd651_Method">
    <vt:lpwstr>Standard</vt:lpwstr>
  </property>
  <property fmtid="{D5CDD505-2E9C-101B-9397-08002B2CF9AE}" pid="15" name="MSIP_Label_27c53dd1-6ec2-448f-b81e-3adee47fd651_Name">
    <vt:lpwstr>Intern</vt:lpwstr>
  </property>
  <property fmtid="{D5CDD505-2E9C-101B-9397-08002B2CF9AE}" pid="16" name="MSIP_Label_27c53dd1-6ec2-448f-b81e-3adee47fd651_SiteId">
    <vt:lpwstr>92c8809f-91e0-445b-804f-b6a7b43ef73a</vt:lpwstr>
  </property>
  <property fmtid="{D5CDD505-2E9C-101B-9397-08002B2CF9AE}" pid="17" name="MSIP_Label_27c53dd1-6ec2-448f-b81e-3adee47fd651_ActionId">
    <vt:lpwstr>5fe06d05-a7c7-44ce-ac9e-b66bd6b3d487</vt:lpwstr>
  </property>
  <property fmtid="{D5CDD505-2E9C-101B-9397-08002B2CF9AE}" pid="18" name="MSIP_Label_27c53dd1-6ec2-448f-b81e-3adee47fd651_ContentBits">
    <vt:lpwstr>2</vt:lpwstr>
  </property>
  <property fmtid="{D5CDD505-2E9C-101B-9397-08002B2CF9AE}" pid="19" name="_SourceUrl">
    <vt:lpwstr/>
  </property>
  <property fmtid="{D5CDD505-2E9C-101B-9397-08002B2CF9AE}" pid="20" name="_SharedFileIndex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</Properties>
</file>